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73431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3431B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EA6E60" w:rsidP="00F7710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EA6E60">
              <w:rPr>
                <w:b/>
                <w:sz w:val="26"/>
                <w:szCs w:val="26"/>
                <w:lang w:val="en-US"/>
              </w:rPr>
              <w:t>203C_090</w:t>
            </w:r>
          </w:p>
        </w:tc>
      </w:tr>
      <w:tr w:rsidR="00C44B8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431B">
              <w:rPr>
                <w:b/>
                <w:sz w:val="26"/>
                <w:szCs w:val="26"/>
              </w:rPr>
              <w:t xml:space="preserve">Номер материала </w:t>
            </w:r>
            <w:r w:rsidRPr="0073431B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EA6E60" w:rsidRDefault="00A70CCB" w:rsidP="008D5E6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bookmarkStart w:id="0" w:name="Поле1"/>
            <w:r w:rsidRPr="00EA6E60">
              <w:rPr>
                <w:b/>
                <w:sz w:val="26"/>
                <w:szCs w:val="26"/>
                <w:lang w:val="en-US"/>
              </w:rPr>
              <w:t>2116966</w:t>
            </w:r>
            <w:r w:rsidR="00C44B8B" w:rsidRPr="00EA6E60">
              <w:rPr>
                <w:b/>
                <w:sz w:val="26"/>
                <w:szCs w:val="26"/>
                <w:lang w:val="en-US"/>
              </w:rPr>
              <w:t xml:space="preserve">           </w:t>
            </w:r>
            <w:bookmarkEnd w:id="0"/>
          </w:p>
        </w:tc>
      </w:tr>
    </w:tbl>
    <w:p w:rsidR="00C44B8B" w:rsidRPr="00CB607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:rsidR="00612811" w:rsidRPr="0073431B" w:rsidRDefault="004F6968" w:rsidP="00773399">
      <w:pPr>
        <w:ind w:firstLine="0"/>
        <w:jc w:val="center"/>
        <w:rPr>
          <w:sz w:val="24"/>
          <w:szCs w:val="24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3C5425">
        <w:rPr>
          <w:b/>
          <w:bCs/>
          <w:sz w:val="26"/>
          <w:szCs w:val="26"/>
        </w:rPr>
        <w:t>траверс</w:t>
      </w:r>
      <w:r w:rsidR="00843900" w:rsidRPr="00CB6078">
        <w:rPr>
          <w:b/>
          <w:sz w:val="26"/>
          <w:szCs w:val="26"/>
        </w:rPr>
        <w:t xml:space="preserve"> </w:t>
      </w:r>
      <w:r w:rsidR="00241C89" w:rsidRPr="00241C89">
        <w:rPr>
          <w:b/>
          <w:sz w:val="26"/>
          <w:szCs w:val="26"/>
        </w:rPr>
        <w:t>(</w:t>
      </w:r>
      <w:r w:rsidR="00A70CCB" w:rsidRPr="00B34615">
        <w:rPr>
          <w:b/>
          <w:sz w:val="26"/>
          <w:szCs w:val="26"/>
        </w:rPr>
        <w:t>Траверса ТМ80 20.0027</w:t>
      </w:r>
      <w:r w:rsidR="00E31EBD">
        <w:rPr>
          <w:b/>
          <w:sz w:val="26"/>
          <w:szCs w:val="26"/>
        </w:rPr>
        <w:t xml:space="preserve"> 11.02</w:t>
      </w:r>
      <w:r w:rsidR="00241C89" w:rsidRPr="00241C89">
        <w:rPr>
          <w:b/>
          <w:sz w:val="26"/>
          <w:szCs w:val="26"/>
        </w:rPr>
        <w:t>)</w:t>
      </w:r>
      <w:r w:rsidR="006A17DA">
        <w:rPr>
          <w:b/>
          <w:sz w:val="26"/>
          <w:szCs w:val="26"/>
        </w:rPr>
        <w:t>.</w:t>
      </w:r>
      <w:r w:rsidR="009C0389" w:rsidRPr="00CB6078">
        <w:rPr>
          <w:b/>
          <w:sz w:val="26"/>
          <w:szCs w:val="26"/>
        </w:rPr>
        <w:t xml:space="preserve"> Лот № </w:t>
      </w:r>
      <w:r w:rsidR="00F115B9" w:rsidRPr="006A17DA">
        <w:rPr>
          <w:b/>
          <w:sz w:val="26"/>
          <w:szCs w:val="26"/>
          <w:u w:val="single"/>
        </w:rPr>
        <w:t>203</w:t>
      </w:r>
      <w:r w:rsidR="00F115B9" w:rsidRPr="006A17DA">
        <w:rPr>
          <w:b/>
          <w:sz w:val="26"/>
          <w:szCs w:val="26"/>
          <w:u w:val="single"/>
          <w:lang w:val="en-US"/>
        </w:rPr>
        <w:t>C</w:t>
      </w:r>
    </w:p>
    <w:p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:rsidR="004F4E9E" w:rsidRPr="00D601A5" w:rsidRDefault="00641E44" w:rsidP="00A65683">
      <w:pPr>
        <w:tabs>
          <w:tab w:val="left" w:pos="1134"/>
        </w:tabs>
        <w:ind w:firstLine="709"/>
        <w:rPr>
          <w:b/>
          <w:sz w:val="26"/>
          <w:szCs w:val="26"/>
          <w:u w:val="single"/>
          <w:shd w:val="clear" w:color="auto" w:fill="FFFF00"/>
        </w:rPr>
      </w:pPr>
      <w:r w:rsidRPr="00CB6078">
        <w:rPr>
          <w:sz w:val="24"/>
          <w:szCs w:val="24"/>
        </w:rPr>
        <w:t xml:space="preserve">Технические требования, </w:t>
      </w:r>
      <w:r w:rsidRPr="00241C89">
        <w:rPr>
          <w:sz w:val="24"/>
          <w:szCs w:val="24"/>
        </w:rPr>
        <w:t xml:space="preserve">характеристики </w:t>
      </w:r>
      <w:r w:rsidR="00D601A5" w:rsidRPr="00241C89">
        <w:rPr>
          <w:sz w:val="24"/>
          <w:szCs w:val="24"/>
        </w:rPr>
        <w:t>траверс</w:t>
      </w:r>
      <w:r w:rsidR="004F4E9E" w:rsidRPr="00241C89">
        <w:rPr>
          <w:sz w:val="24"/>
          <w:szCs w:val="24"/>
        </w:rPr>
        <w:t xml:space="preserve"> должны соответствовать </w:t>
      </w:r>
      <w:r w:rsidR="001759FB" w:rsidRPr="00241C89">
        <w:rPr>
          <w:sz w:val="24"/>
          <w:szCs w:val="24"/>
        </w:rPr>
        <w:t>требованиям</w:t>
      </w:r>
      <w:r w:rsidR="001759FB" w:rsidRPr="00241C89">
        <w:rPr>
          <w:color w:val="FF0000"/>
          <w:sz w:val="24"/>
          <w:szCs w:val="24"/>
        </w:rPr>
        <w:t> </w:t>
      </w:r>
      <w:bookmarkStart w:id="1" w:name="Поле4"/>
      <w:r w:rsidR="00B34615" w:rsidRPr="00241C89">
        <w:rPr>
          <w:sz w:val="24"/>
          <w:szCs w:val="24"/>
        </w:rPr>
        <w:t>Т</w:t>
      </w:r>
      <w:r w:rsidR="00A70CCB" w:rsidRPr="00241C89">
        <w:rPr>
          <w:sz w:val="24"/>
          <w:szCs w:val="24"/>
        </w:rPr>
        <w:t>ипового проекта 20.0027</w:t>
      </w:r>
      <w:r w:rsidR="00E31EBD">
        <w:rPr>
          <w:sz w:val="24"/>
          <w:szCs w:val="24"/>
        </w:rPr>
        <w:t xml:space="preserve"> 11.02</w:t>
      </w:r>
      <w:r w:rsidR="00B34615" w:rsidRPr="00241C89">
        <w:rPr>
          <w:sz w:val="24"/>
          <w:szCs w:val="24"/>
        </w:rPr>
        <w:t>.</w:t>
      </w:r>
      <w:bookmarkEnd w:id="1"/>
    </w:p>
    <w:p w:rsidR="00A305DC" w:rsidRPr="00CB6078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4F5332" w:rsidRDefault="004F5332" w:rsidP="006A17D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firstLine="79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:rsidR="004F5332" w:rsidRDefault="004F5332" w:rsidP="004F5332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2.1. К поставке допускаются траверсы, отвечающие следующим требованиям:</w:t>
      </w:r>
    </w:p>
    <w:p w:rsidR="004F5332" w:rsidRDefault="004F5332" w:rsidP="004F5332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4F5332" w:rsidRDefault="004F5332" w:rsidP="004F5332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4F5332" w:rsidRDefault="004F5332" w:rsidP="004F5332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4F5332" w:rsidRDefault="004F5332" w:rsidP="004F5332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4F5332" w:rsidRDefault="004F5332" w:rsidP="004F5332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4F5332" w:rsidRDefault="004F5332" w:rsidP="004F5332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:rsidR="004F5332" w:rsidRDefault="004F5332" w:rsidP="004F5332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4F5332" w:rsidRDefault="004F5332" w:rsidP="004F5332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4F5332" w:rsidRDefault="004F5332" w:rsidP="004F5332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траверс) деклараций (сертификатов) соответствия требованиям безопасности;</w:t>
      </w:r>
    </w:p>
    <w:p w:rsidR="004F5332" w:rsidRDefault="004F5332" w:rsidP="004F5332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- 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4F5332" w:rsidRDefault="004F5332" w:rsidP="004F5332">
      <w:pPr>
        <w:tabs>
          <w:tab w:val="left" w:pos="90"/>
          <w:tab w:val="left" w:pos="993"/>
        </w:tabs>
        <w:spacing w:line="276" w:lineRule="auto"/>
        <w:ind w:firstLine="0"/>
        <w:rPr>
          <w:color w:val="FF0000"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2.2. Участник закупочных процедур на право заключения договора на поставку траверс для нужд ОАО «МРСК Центра» обязан предоставить в составе своего предложения документацию </w:t>
      </w:r>
      <w:r>
        <w:rPr>
          <w:sz w:val="24"/>
          <w:szCs w:val="24"/>
        </w:rPr>
        <w:lastRenderedPageBreak/>
        <w:t>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4F5332" w:rsidRDefault="004F5332" w:rsidP="004F5332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color w:val="FF0000"/>
          <w:sz w:val="24"/>
          <w:szCs w:val="24"/>
        </w:rPr>
        <w:tab/>
      </w:r>
      <w:r>
        <w:rPr>
          <w:sz w:val="24"/>
          <w:szCs w:val="24"/>
        </w:rPr>
        <w:t xml:space="preserve">2.3. Траверсы должны соответствовать требованиям «Правил устройства электроустановок» (ПУЭ) (7-е издание) и требованиям: </w:t>
      </w:r>
    </w:p>
    <w:p w:rsidR="004F5332" w:rsidRDefault="006A17DA" w:rsidP="004F5332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 w:rsidRPr="00241C89">
        <w:rPr>
          <w:sz w:val="24"/>
          <w:szCs w:val="24"/>
        </w:rPr>
        <w:t>Типового проекта 20.0027</w:t>
      </w:r>
      <w:r w:rsidR="00E31EBD">
        <w:rPr>
          <w:sz w:val="24"/>
          <w:szCs w:val="24"/>
        </w:rPr>
        <w:t xml:space="preserve"> 11.02</w:t>
      </w:r>
      <w:r w:rsidR="004F5332">
        <w:rPr>
          <w:sz w:val="26"/>
          <w:szCs w:val="26"/>
        </w:rPr>
        <w:t>;</w:t>
      </w:r>
    </w:p>
    <w:p w:rsidR="004F5332" w:rsidRDefault="004F5332" w:rsidP="004F5332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4F5332" w:rsidRDefault="004F5332" w:rsidP="004F5332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2.4. Упаковка, транспортирование, условия и сроки хранения.</w:t>
      </w:r>
    </w:p>
    <w:p w:rsidR="004F5332" w:rsidRDefault="004F5332" w:rsidP="004F5332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Упаковка, маркировка, транспортирование, условия и сроки хранения траверс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4F5332" w:rsidRDefault="004F5332" w:rsidP="004F5332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Правила приемки траверс должны соответствовать требованиям ГОСТ 23216-78. </w:t>
      </w:r>
    </w:p>
    <w:p w:rsidR="004F5332" w:rsidRDefault="004F5332" w:rsidP="004F533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Способ укладки и транспортировки траверс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4F5332" w:rsidRDefault="004F5332" w:rsidP="004F5332">
      <w:pPr>
        <w:pStyle w:val="BodyText21"/>
        <w:tabs>
          <w:tab w:val="left" w:pos="0"/>
          <w:tab w:val="left" w:pos="1134"/>
        </w:tabs>
        <w:spacing w:line="276" w:lineRule="auto"/>
        <w:rPr>
          <w:color w:val="FF0000"/>
          <w:szCs w:val="24"/>
        </w:rPr>
      </w:pPr>
      <w:r>
        <w:rPr>
          <w:szCs w:val="24"/>
        </w:rPr>
        <w:t>Упаковка траверс должна производиться в соответствии с требованиями нормативно-технической документации на конкретные типы изделия.</w:t>
      </w:r>
    </w:p>
    <w:p w:rsidR="004F5332" w:rsidRDefault="004F5332" w:rsidP="004F533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 Каждая партия траверс должна подвергаться приемо-сдаточным испытаниям в соответствие с ГОСТ 23216-78.</w:t>
      </w:r>
    </w:p>
    <w:p w:rsidR="004F5332" w:rsidRDefault="004F5332" w:rsidP="004F533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 Срок изготовления траверс должен быть не более полугода от момента поставки.</w:t>
      </w:r>
    </w:p>
    <w:p w:rsidR="004F5332" w:rsidRDefault="004F5332" w:rsidP="004F533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4F5332" w:rsidRDefault="004F5332" w:rsidP="006A17D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:rsidR="004F5332" w:rsidRDefault="004F5332" w:rsidP="004F533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траверс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4F5332" w:rsidRDefault="004F5332" w:rsidP="004F533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4F5332" w:rsidRDefault="004F5332" w:rsidP="006A17D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4F5332" w:rsidRDefault="004F5332" w:rsidP="004F533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4F5332" w:rsidRDefault="004F5332" w:rsidP="004F533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4F5332" w:rsidRDefault="004F5332" w:rsidP="006A17D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4F5332" w:rsidRDefault="004F5332" w:rsidP="004F533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траверс должны входить документы: </w:t>
      </w:r>
    </w:p>
    <w:p w:rsidR="004F5332" w:rsidRDefault="004F5332" w:rsidP="004F533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:rsidR="004F5332" w:rsidRDefault="004F5332" w:rsidP="004F533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>- эксплуатационные документы, утвержденные в установленном порядке на русском языке;</w:t>
      </w:r>
    </w:p>
    <w:p w:rsidR="004F5332" w:rsidRDefault="004F5332" w:rsidP="004F533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:rsidR="004F5332" w:rsidRDefault="004F5332" w:rsidP="004F533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должна соответствовать требованиям ГОСТ, перечисленных в п.2.3 данного ТЗ (для конкретного типа номенклатуры). Маркировка траверс, содержание и способ нанесения ее указывается в стандартах или технических условиях.</w:t>
      </w:r>
    </w:p>
    <w:p w:rsidR="004F5332" w:rsidRDefault="004F5332" w:rsidP="004F533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производится непосредственно на изделии или ярлыке.</w:t>
      </w:r>
    </w:p>
    <w:p w:rsidR="004F5332" w:rsidRDefault="004F5332" w:rsidP="004F5332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По всем видам траверс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:rsidR="004F5332" w:rsidRDefault="004F5332" w:rsidP="004F5332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4F5332" w:rsidRDefault="004F5332" w:rsidP="006A17DA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:rsidR="004F5332" w:rsidRDefault="004F5332" w:rsidP="004F533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траверс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:rsidR="004F5332" w:rsidRDefault="004F5332" w:rsidP="004F5332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562D55" w:rsidRPr="00CB6078" w:rsidRDefault="00562D55" w:rsidP="00451C4D">
      <w:pPr>
        <w:rPr>
          <w:sz w:val="26"/>
          <w:szCs w:val="26"/>
        </w:rPr>
      </w:pPr>
    </w:p>
    <w:p w:rsidR="001D6900" w:rsidRPr="00CB6078" w:rsidRDefault="001D6900" w:rsidP="00451C4D">
      <w:pPr>
        <w:rPr>
          <w:sz w:val="26"/>
          <w:szCs w:val="26"/>
        </w:rPr>
      </w:pPr>
      <w:bookmarkStart w:id="2" w:name="_GoBack"/>
      <w:bookmarkEnd w:id="2"/>
    </w:p>
    <w:p w:rsidR="004A2665" w:rsidRPr="00CB6078" w:rsidRDefault="004A2665" w:rsidP="00451C4D">
      <w:pPr>
        <w:rPr>
          <w:sz w:val="26"/>
          <w:szCs w:val="26"/>
        </w:rPr>
      </w:pPr>
    </w:p>
    <w:p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1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63ADB" w:rsidRDefault="00C63ADB">
      <w:r>
        <w:separator/>
      </w:r>
    </w:p>
  </w:endnote>
  <w:endnote w:type="continuationSeparator" w:id="0">
    <w:p w:rsidR="00C63ADB" w:rsidRDefault="00C63A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63ADB" w:rsidRDefault="00C63ADB">
      <w:r>
        <w:separator/>
      </w:r>
    </w:p>
  </w:footnote>
  <w:footnote w:type="continuationSeparator" w:id="0">
    <w:p w:rsidR="00C63ADB" w:rsidRDefault="00C63A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22333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E08ACF00"/>
    <w:lvl w:ilvl="0">
      <w:start w:val="1"/>
      <w:numFmt w:val="decimal"/>
      <w:lvlText w:val="%1."/>
      <w:lvlJc w:val="left"/>
      <w:pPr>
        <w:ind w:left="63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B27624F"/>
    <w:multiLevelType w:val="multilevel"/>
    <w:tmpl w:val="6A163FA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0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0CCB"/>
    <w:rsid w:val="000000C1"/>
    <w:rsid w:val="0000261E"/>
    <w:rsid w:val="00002E9F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4F4C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9FB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1989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334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C89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5CC2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55C9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462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5425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49E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35A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332"/>
    <w:rsid w:val="004F5C65"/>
    <w:rsid w:val="004F6968"/>
    <w:rsid w:val="004F7936"/>
    <w:rsid w:val="004F7A6F"/>
    <w:rsid w:val="00501281"/>
    <w:rsid w:val="00504413"/>
    <w:rsid w:val="00505047"/>
    <w:rsid w:val="00506AA8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739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3E9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B73F5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361A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529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17DA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112B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10BB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18A9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31B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3B6E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77EA6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4393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374"/>
    <w:rsid w:val="008D35FD"/>
    <w:rsid w:val="008D3ED5"/>
    <w:rsid w:val="008D5E63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3EC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0CCB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3BD"/>
    <w:rsid w:val="00AA2CDA"/>
    <w:rsid w:val="00AA2E90"/>
    <w:rsid w:val="00AA51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B72BA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B05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4615"/>
    <w:rsid w:val="00B37632"/>
    <w:rsid w:val="00B4184D"/>
    <w:rsid w:val="00B42BD5"/>
    <w:rsid w:val="00B43052"/>
    <w:rsid w:val="00B4318F"/>
    <w:rsid w:val="00B45886"/>
    <w:rsid w:val="00B45EAF"/>
    <w:rsid w:val="00B46AE8"/>
    <w:rsid w:val="00B47A2C"/>
    <w:rsid w:val="00B51EB6"/>
    <w:rsid w:val="00B54E2D"/>
    <w:rsid w:val="00B55493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ADB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3E9A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01A5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1EBD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75D"/>
    <w:rsid w:val="00EA1B45"/>
    <w:rsid w:val="00EA301A"/>
    <w:rsid w:val="00EA39E4"/>
    <w:rsid w:val="00EA4756"/>
    <w:rsid w:val="00EA52D0"/>
    <w:rsid w:val="00EA5878"/>
    <w:rsid w:val="00EA6E60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3363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15B9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04E5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6FA1"/>
    <w:rsid w:val="00F7710B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E619C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3CE7438-AFA7-452D-9B70-6CD7D203CB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0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D6B8C2-4A5E-4070-91F3-6A2FE93E47A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7D5EAF9E-4E7C-4575-8095-DC5692A639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E9554C4-D100-4B39-B605-AD228ED1C02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2C6100B-478A-44C0-B9EF-FE9CD9A2C7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new11</Template>
  <TotalTime>16</TotalTime>
  <Pages>1</Pages>
  <Words>1022</Words>
  <Characters>5832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6841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Карасюк Альберт Альбертович</cp:lastModifiedBy>
  <cp:revision>8</cp:revision>
  <cp:lastPrinted>2010-09-30T13:29:00Z</cp:lastPrinted>
  <dcterms:created xsi:type="dcterms:W3CDTF">2015-04-28T08:28:00Z</dcterms:created>
  <dcterms:modified xsi:type="dcterms:W3CDTF">2015-09-28T16:26:00Z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